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D7A67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251D963D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7B196D4F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19837706" w14:textId="72693642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J</w:t>
      </w:r>
      <w:r w:rsidR="00C43428">
        <w:rPr>
          <w:rFonts w:ascii="Times New Roman" w:hAnsi="Times New Roman"/>
          <w:color w:val="000080"/>
          <w:szCs w:val="24"/>
        </w:rPr>
        <w:t>une</w:t>
      </w:r>
      <w:r>
        <w:rPr>
          <w:rFonts w:ascii="Times New Roman" w:hAnsi="Times New Roman"/>
          <w:color w:val="000080"/>
          <w:szCs w:val="24"/>
        </w:rPr>
        <w:t xml:space="preserve"> </w:t>
      </w:r>
      <w:r w:rsidR="00C43428">
        <w:rPr>
          <w:rFonts w:ascii="Times New Roman" w:hAnsi="Times New Roman"/>
          <w:color w:val="000080"/>
          <w:szCs w:val="24"/>
        </w:rPr>
        <w:t>24</w:t>
      </w:r>
      <w:r>
        <w:rPr>
          <w:rFonts w:ascii="Times New Roman" w:hAnsi="Times New Roman"/>
          <w:color w:val="000080"/>
          <w:szCs w:val="24"/>
        </w:rPr>
        <w:t>, 2020</w:t>
      </w:r>
    </w:p>
    <w:p w14:paraId="6379D674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5424FF99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 xml:space="preserve">Charles Tobin, </w:t>
      </w:r>
      <w:r w:rsidRPr="00647A7B">
        <w:rPr>
          <w:rFonts w:ascii="Times New Roman" w:hAnsi="Times New Roman"/>
          <w:color w:val="000080"/>
          <w:szCs w:val="24"/>
        </w:rPr>
        <w:t>Regional Program Director</w:t>
      </w:r>
    </w:p>
    <w:p w14:paraId="2A6E7A28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Supplemental Nutrition Assistance Program</w:t>
      </w:r>
    </w:p>
    <w:p w14:paraId="6B5127BF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Western Regional Office</w:t>
      </w:r>
    </w:p>
    <w:p w14:paraId="236EB4B6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90 Seventh Street, Suite 10-100</w:t>
      </w:r>
    </w:p>
    <w:p w14:paraId="69177A5D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San Francisco, CA 94103</w:t>
      </w:r>
    </w:p>
    <w:p w14:paraId="44BE303B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4F4D173B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5B811D6E" w14:textId="13FF2A84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 xml:space="preserve">Dear </w:t>
      </w:r>
      <w:r w:rsidR="005546D4">
        <w:rPr>
          <w:rFonts w:ascii="Times New Roman" w:hAnsi="Times New Roman"/>
          <w:color w:val="000080"/>
          <w:szCs w:val="24"/>
        </w:rPr>
        <w:t>Director</w:t>
      </w:r>
      <w:r>
        <w:rPr>
          <w:rFonts w:ascii="Times New Roman" w:hAnsi="Times New Roman"/>
          <w:color w:val="000080"/>
          <w:szCs w:val="24"/>
        </w:rPr>
        <w:t xml:space="preserve"> Tobin,</w:t>
      </w:r>
    </w:p>
    <w:p w14:paraId="0352ED7D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1F6D96CD" w14:textId="056606DB" w:rsidR="008E7B91" w:rsidRDefault="00C43428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 xml:space="preserve">The State of Nevada is requesting a waiver to exempt residents residing in the entire state from the SNAP time limit at </w:t>
      </w:r>
      <w:r w:rsidRPr="00C43428">
        <w:rPr>
          <w:rFonts w:ascii="Times New Roman" w:hAnsi="Times New Roman"/>
          <w:color w:val="000080"/>
          <w:szCs w:val="24"/>
        </w:rPr>
        <w:t>7 CFR 273.24</w:t>
      </w:r>
      <w:r>
        <w:rPr>
          <w:rFonts w:ascii="Times New Roman" w:hAnsi="Times New Roman"/>
          <w:color w:val="000080"/>
          <w:szCs w:val="24"/>
        </w:rPr>
        <w:t xml:space="preserve">, </w:t>
      </w:r>
      <w:r w:rsidR="008E7B91">
        <w:rPr>
          <w:rFonts w:ascii="Times New Roman" w:hAnsi="Times New Roman"/>
          <w:color w:val="000080"/>
          <w:szCs w:val="24"/>
        </w:rPr>
        <w:t xml:space="preserve">which waives work requirements of for able-bodied adults without dependents (ABAWD’s). </w:t>
      </w:r>
    </w:p>
    <w:p w14:paraId="4A3EE767" w14:textId="3621B8A8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46B5C83E" w14:textId="2671EF6D" w:rsidR="00C43428" w:rsidRDefault="00C43428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According to the information published by the Bureau of Labor Statistics</w:t>
      </w:r>
      <w:r w:rsidR="002A0408">
        <w:rPr>
          <w:rFonts w:ascii="Times New Roman" w:hAnsi="Times New Roman"/>
          <w:color w:val="000080"/>
          <w:szCs w:val="24"/>
        </w:rPr>
        <w:t xml:space="preserve">, Nevada’s unemployment rate has increased over 330 percent since March of 2020. The unemployment rate for April 2020 was </w:t>
      </w:r>
      <w:r w:rsidR="00F6214D">
        <w:rPr>
          <w:rFonts w:ascii="Times New Roman" w:hAnsi="Times New Roman"/>
          <w:color w:val="000080"/>
          <w:szCs w:val="24"/>
        </w:rPr>
        <w:t>30</w:t>
      </w:r>
      <w:r w:rsidR="002A0408">
        <w:rPr>
          <w:rFonts w:ascii="Times New Roman" w:hAnsi="Times New Roman"/>
          <w:color w:val="000080"/>
          <w:szCs w:val="24"/>
        </w:rPr>
        <w:t>.</w:t>
      </w:r>
      <w:r w:rsidR="00F6214D">
        <w:rPr>
          <w:rFonts w:ascii="Times New Roman" w:hAnsi="Times New Roman"/>
          <w:color w:val="000080"/>
          <w:szCs w:val="24"/>
        </w:rPr>
        <w:t>1</w:t>
      </w:r>
      <w:r w:rsidR="002A0408">
        <w:rPr>
          <w:rFonts w:ascii="Times New Roman" w:hAnsi="Times New Roman"/>
          <w:color w:val="000080"/>
          <w:szCs w:val="24"/>
        </w:rPr>
        <w:t xml:space="preserve"> percent and 25.3 percent for May 2020, making Nevada’s unemployment rate the highest in the nation. </w:t>
      </w:r>
    </w:p>
    <w:p w14:paraId="75C4FAE2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20D9A6CA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 xml:space="preserve">If you require additional information, please contact Sheri Gallucci, Program Specialist, at (775) 684-0608 or e-mail </w:t>
      </w:r>
      <w:hyperlink r:id="rId10" w:history="1">
        <w:r w:rsidRPr="00822EC7">
          <w:rPr>
            <w:rStyle w:val="Hyperlink"/>
            <w:rFonts w:ascii="Times New Roman" w:hAnsi="Times New Roman"/>
            <w:szCs w:val="24"/>
          </w:rPr>
          <w:t>sgallucci@dwss.nv.gov</w:t>
        </w:r>
      </w:hyperlink>
      <w:r>
        <w:rPr>
          <w:rFonts w:ascii="Times New Roman" w:hAnsi="Times New Roman"/>
          <w:color w:val="000080"/>
          <w:szCs w:val="24"/>
        </w:rPr>
        <w:t>.</w:t>
      </w:r>
    </w:p>
    <w:p w14:paraId="58E0626E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332D0801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6198D35F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Sincerely,</w:t>
      </w:r>
    </w:p>
    <w:p w14:paraId="3EF1C884" w14:textId="5F5E20F6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5CA64419" w14:textId="5C9A7AE9" w:rsidR="008E7B91" w:rsidRDefault="00B55A43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color w:val="000080"/>
          <w:szCs w:val="24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FAFE891" wp14:editId="15ED3902">
                <wp:simplePos x="0" y="0"/>
                <wp:positionH relativeFrom="column">
                  <wp:posOffset>159385</wp:posOffset>
                </wp:positionH>
                <wp:positionV relativeFrom="paragraph">
                  <wp:posOffset>-318135</wp:posOffset>
                </wp:positionV>
                <wp:extent cx="1911465" cy="850900"/>
                <wp:effectExtent l="57150" t="38100" r="12700" b="44450"/>
                <wp:wrapNone/>
                <wp:docPr id="30" name="Ink 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911465" cy="8509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33DA37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0" o:spid="_x0000_s1026" type="#_x0000_t75" style="position:absolute;margin-left:11.85pt;margin-top:-25.75pt;width:151.9pt;height:68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">
                <v:imagedata r:id="rId12" o:title=""/>
              </v:shape>
            </w:pict>
          </mc:Fallback>
        </mc:AlternateContent>
      </w:r>
    </w:p>
    <w:p w14:paraId="718F4C3E" w14:textId="2D6A1FA0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216CEC93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Steve H. Fisher</w:t>
      </w:r>
    </w:p>
    <w:p w14:paraId="6ABC753A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Administrator</w:t>
      </w:r>
    </w:p>
    <w:p w14:paraId="5AEA2A41" w14:textId="77777777" w:rsidR="008E7B91" w:rsidRDefault="008E7B91" w:rsidP="008E7B9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6463E6F0" w14:textId="77777777" w:rsidR="005C425E" w:rsidRDefault="005C425E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Attachments:</w:t>
      </w:r>
    </w:p>
    <w:p w14:paraId="679F7188" w14:textId="77777777" w:rsidR="005C425E" w:rsidRDefault="005C425E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</w:p>
    <w:p w14:paraId="6AD36145" w14:textId="5221A92E" w:rsidR="005C425E" w:rsidRDefault="005C425E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CC:</w:t>
      </w:r>
      <w:r w:rsidR="002A0408">
        <w:rPr>
          <w:rFonts w:ascii="Times New Roman" w:hAnsi="Times New Roman"/>
          <w:color w:val="000080"/>
          <w:szCs w:val="24"/>
        </w:rPr>
        <w:t xml:space="preserve"> Elizabeth Albert</w:t>
      </w:r>
      <w:r>
        <w:rPr>
          <w:rFonts w:ascii="Times New Roman" w:hAnsi="Times New Roman"/>
          <w:color w:val="000080"/>
          <w:szCs w:val="24"/>
        </w:rPr>
        <w:t xml:space="preserve">, </w:t>
      </w:r>
      <w:r w:rsidR="002A0408">
        <w:rPr>
          <w:rFonts w:ascii="Times New Roman" w:hAnsi="Times New Roman"/>
          <w:color w:val="000080"/>
          <w:szCs w:val="24"/>
        </w:rPr>
        <w:t>Chief, Integrity Branch</w:t>
      </w:r>
      <w:r>
        <w:rPr>
          <w:rFonts w:ascii="Times New Roman" w:hAnsi="Times New Roman"/>
          <w:color w:val="000080"/>
          <w:szCs w:val="24"/>
        </w:rPr>
        <w:t xml:space="preserve">, FNS, </w:t>
      </w:r>
    </w:p>
    <w:p w14:paraId="70643801" w14:textId="08EE0008" w:rsidR="002A0408" w:rsidRDefault="002A0408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Lakisha Strong, Program Specialist, FNS</w:t>
      </w:r>
      <w:r w:rsidR="006B2689">
        <w:rPr>
          <w:rFonts w:ascii="Times New Roman" w:hAnsi="Times New Roman"/>
          <w:color w:val="000080"/>
          <w:szCs w:val="24"/>
        </w:rPr>
        <w:t>,</w:t>
      </w:r>
    </w:p>
    <w:p w14:paraId="4A477F5D" w14:textId="77777777" w:rsidR="005C425E" w:rsidRDefault="005C425E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 xml:space="preserve">Brian </w:t>
      </w:r>
      <w:proofErr w:type="spellStart"/>
      <w:r>
        <w:rPr>
          <w:rFonts w:ascii="Times New Roman" w:hAnsi="Times New Roman"/>
          <w:color w:val="000080"/>
          <w:szCs w:val="24"/>
        </w:rPr>
        <w:t>Soloman</w:t>
      </w:r>
      <w:proofErr w:type="spellEnd"/>
      <w:r>
        <w:rPr>
          <w:rFonts w:ascii="Times New Roman" w:hAnsi="Times New Roman"/>
          <w:color w:val="000080"/>
          <w:szCs w:val="24"/>
        </w:rPr>
        <w:t>, Program Analyst Employment and Training, FNS</w:t>
      </w:r>
    </w:p>
    <w:p w14:paraId="33EDF0D2" w14:textId="77777777" w:rsidR="005C425E" w:rsidRDefault="005C425E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Robert Thompson, Deputy Administrator, Program/Field Operations,</w:t>
      </w:r>
    </w:p>
    <w:p w14:paraId="4A3C808E" w14:textId="77777777" w:rsidR="005C425E" w:rsidRDefault="005C425E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 xml:space="preserve">Donna Stanley, Social Services Manager V, Field Operations. </w:t>
      </w:r>
    </w:p>
    <w:p w14:paraId="0E1CA061" w14:textId="77777777" w:rsidR="005C425E" w:rsidRDefault="005C425E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Lisa Swearingen, Chief, Eligibility &amp; Payments</w:t>
      </w:r>
    </w:p>
    <w:p w14:paraId="7B416614" w14:textId="77777777" w:rsidR="005C425E" w:rsidRDefault="005C425E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Maria Wortman-Meshberger, Chief, Employment and Support Services</w:t>
      </w:r>
    </w:p>
    <w:p w14:paraId="16F5F9FD" w14:textId="77777777" w:rsidR="005C425E" w:rsidRDefault="005C425E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>Joe Garcia, Chief, Program Operations, Support &amp; Training</w:t>
      </w:r>
    </w:p>
    <w:p w14:paraId="758427F6" w14:textId="77777777" w:rsidR="005C425E" w:rsidRDefault="005C425E" w:rsidP="005C425E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/>
          <w:color w:val="000080"/>
          <w:szCs w:val="24"/>
        </w:rPr>
      </w:pPr>
      <w:r>
        <w:rPr>
          <w:rFonts w:ascii="Times New Roman" w:hAnsi="Times New Roman"/>
          <w:color w:val="000080"/>
          <w:szCs w:val="24"/>
        </w:rPr>
        <w:t xml:space="preserve">Sheri Gallucci, SNAP Specialist </w:t>
      </w:r>
    </w:p>
    <w:p w14:paraId="69FE0C63" w14:textId="77777777" w:rsidR="003C6C20" w:rsidRPr="003744F5" w:rsidRDefault="003C6C20" w:rsidP="003744F5"/>
    <w:sectPr w:rsidR="003C6C20" w:rsidRPr="003744F5" w:rsidSect="00663796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720" w:right="720" w:bottom="720" w:left="720" w:header="144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46ACA" w14:textId="77777777" w:rsidR="00B8023B" w:rsidRDefault="00B8023B" w:rsidP="004A18A8">
      <w:r>
        <w:separator/>
      </w:r>
    </w:p>
  </w:endnote>
  <w:endnote w:type="continuationSeparator" w:id="0">
    <w:p w14:paraId="20DE52B6" w14:textId="77777777" w:rsidR="00B8023B" w:rsidRDefault="00B8023B" w:rsidP="004A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7525050"/>
      <w:docPartObj>
        <w:docPartGallery w:val="Page Numbers (Bottom of Page)"/>
        <w:docPartUnique/>
      </w:docPartObj>
    </w:sdtPr>
    <w:sdtEndPr/>
    <w:sdtContent>
      <w:sdt>
        <w:sdtPr>
          <w:id w:val="365181498"/>
          <w:docPartObj>
            <w:docPartGallery w:val="Page Numbers (Top of Page)"/>
            <w:docPartUnique/>
          </w:docPartObj>
        </w:sdtPr>
        <w:sdtEndPr/>
        <w:sdtContent>
          <w:p w14:paraId="627F242C" w14:textId="77777777" w:rsidR="009C0C2D" w:rsidRPr="009C0C2D" w:rsidRDefault="009C0C2D">
            <w:pPr>
              <w:pStyle w:val="Footer"/>
              <w:jc w:val="right"/>
            </w:pPr>
            <w:r w:rsidRPr="009C0C2D">
              <w:t xml:space="preserve">Page </w:t>
            </w:r>
            <w:r w:rsidRPr="009C0C2D">
              <w:rPr>
                <w:bCs/>
                <w:sz w:val="24"/>
                <w:szCs w:val="24"/>
              </w:rPr>
              <w:fldChar w:fldCharType="begin"/>
            </w:r>
            <w:r w:rsidRPr="009C0C2D">
              <w:rPr>
                <w:bCs/>
              </w:rPr>
              <w:instrText xml:space="preserve"> PAGE </w:instrText>
            </w:r>
            <w:r w:rsidRPr="009C0C2D">
              <w:rPr>
                <w:bCs/>
                <w:sz w:val="24"/>
                <w:szCs w:val="24"/>
              </w:rPr>
              <w:fldChar w:fldCharType="separate"/>
            </w:r>
            <w:r w:rsidRPr="009C0C2D">
              <w:rPr>
                <w:bCs/>
                <w:noProof/>
              </w:rPr>
              <w:t>2</w:t>
            </w:r>
            <w:r w:rsidRPr="009C0C2D">
              <w:rPr>
                <w:bCs/>
                <w:sz w:val="24"/>
                <w:szCs w:val="24"/>
              </w:rPr>
              <w:fldChar w:fldCharType="end"/>
            </w:r>
            <w:r w:rsidRPr="009C0C2D">
              <w:t xml:space="preserve"> of </w:t>
            </w:r>
            <w:r w:rsidRPr="009C0C2D">
              <w:rPr>
                <w:bCs/>
                <w:sz w:val="24"/>
                <w:szCs w:val="24"/>
              </w:rPr>
              <w:fldChar w:fldCharType="begin"/>
            </w:r>
            <w:r w:rsidRPr="009C0C2D">
              <w:rPr>
                <w:bCs/>
              </w:rPr>
              <w:instrText xml:space="preserve"> NUMPAGES  </w:instrText>
            </w:r>
            <w:r w:rsidRPr="009C0C2D">
              <w:rPr>
                <w:bCs/>
                <w:sz w:val="24"/>
                <w:szCs w:val="24"/>
              </w:rPr>
              <w:fldChar w:fldCharType="separate"/>
            </w:r>
            <w:r w:rsidRPr="009C0C2D">
              <w:rPr>
                <w:bCs/>
                <w:noProof/>
              </w:rPr>
              <w:t>2</w:t>
            </w:r>
            <w:r w:rsidRPr="009C0C2D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B9B8E" w14:textId="77777777" w:rsidR="00663796" w:rsidRPr="009C0C2D" w:rsidRDefault="00663796" w:rsidP="009C0C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86DF9" w14:textId="77777777" w:rsidR="00663796" w:rsidRPr="003C6C20" w:rsidRDefault="00663796" w:rsidP="00663796">
    <w:pPr>
      <w:pStyle w:val="Header"/>
      <w:pBdr>
        <w:top w:val="single" w:sz="4" w:space="1" w:color="auto"/>
      </w:pBdr>
      <w:jc w:val="center"/>
      <w:rPr>
        <w:color w:val="595959" w:themeColor="text1" w:themeTint="A6"/>
        <w:sz w:val="18"/>
        <w:szCs w:val="18"/>
      </w:rPr>
    </w:pPr>
    <w:r w:rsidRPr="003C6C20">
      <w:rPr>
        <w:color w:val="595959" w:themeColor="text1" w:themeTint="A6"/>
        <w:sz w:val="18"/>
        <w:szCs w:val="18"/>
      </w:rPr>
      <w:t>1470 East College Parkway ● Carson City, Nevada 89706</w:t>
    </w:r>
  </w:p>
  <w:p w14:paraId="49DF9836" w14:textId="77777777" w:rsidR="00663796" w:rsidRPr="003C6C20" w:rsidRDefault="00663796" w:rsidP="00663796">
    <w:pPr>
      <w:pStyle w:val="Header"/>
      <w:jc w:val="center"/>
      <w:rPr>
        <w:color w:val="595959" w:themeColor="text1" w:themeTint="A6"/>
        <w:sz w:val="18"/>
        <w:szCs w:val="18"/>
      </w:rPr>
    </w:pPr>
    <w:r w:rsidRPr="003C6C20">
      <w:rPr>
        <w:color w:val="595959" w:themeColor="text1" w:themeTint="A6"/>
        <w:sz w:val="18"/>
        <w:szCs w:val="18"/>
      </w:rPr>
      <w:t>775-684-0500 ● Fax 775-684-0614 ● dwss.nv.gov</w:t>
    </w:r>
  </w:p>
  <w:sdt>
    <w:sdtPr>
      <w:rPr>
        <w:sz w:val="18"/>
        <w:szCs w:val="18"/>
      </w:rPr>
      <w:id w:val="-212636895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DF36A6" w14:textId="77777777" w:rsidR="00663796" w:rsidRPr="003C6C20" w:rsidRDefault="00663796">
            <w:pPr>
              <w:pStyle w:val="Footer"/>
              <w:jc w:val="right"/>
              <w:rPr>
                <w:sz w:val="18"/>
                <w:szCs w:val="18"/>
              </w:rPr>
            </w:pPr>
            <w:r w:rsidRPr="003C6C20">
              <w:rPr>
                <w:sz w:val="18"/>
                <w:szCs w:val="18"/>
              </w:rPr>
              <w:t xml:space="preserve">Page </w:t>
            </w:r>
            <w:r w:rsidRPr="003C6C20">
              <w:rPr>
                <w:bCs/>
                <w:sz w:val="18"/>
                <w:szCs w:val="18"/>
              </w:rPr>
              <w:fldChar w:fldCharType="begin"/>
            </w:r>
            <w:r w:rsidRPr="003C6C20">
              <w:rPr>
                <w:bCs/>
                <w:sz w:val="18"/>
                <w:szCs w:val="18"/>
              </w:rPr>
              <w:instrText xml:space="preserve"> PAGE </w:instrText>
            </w:r>
            <w:r w:rsidRPr="003C6C20">
              <w:rPr>
                <w:bCs/>
                <w:sz w:val="18"/>
                <w:szCs w:val="18"/>
              </w:rPr>
              <w:fldChar w:fldCharType="separate"/>
            </w:r>
            <w:r w:rsidRPr="003C6C20">
              <w:rPr>
                <w:bCs/>
                <w:noProof/>
                <w:sz w:val="18"/>
                <w:szCs w:val="18"/>
              </w:rPr>
              <w:t>2</w:t>
            </w:r>
            <w:r w:rsidRPr="003C6C20">
              <w:rPr>
                <w:bCs/>
                <w:sz w:val="18"/>
                <w:szCs w:val="18"/>
              </w:rPr>
              <w:fldChar w:fldCharType="end"/>
            </w:r>
            <w:r w:rsidRPr="003C6C20">
              <w:rPr>
                <w:sz w:val="18"/>
                <w:szCs w:val="18"/>
              </w:rPr>
              <w:t xml:space="preserve"> of </w:t>
            </w:r>
            <w:r w:rsidRPr="003C6C20">
              <w:rPr>
                <w:bCs/>
                <w:sz w:val="18"/>
                <w:szCs w:val="18"/>
              </w:rPr>
              <w:fldChar w:fldCharType="begin"/>
            </w:r>
            <w:r w:rsidRPr="003C6C20">
              <w:rPr>
                <w:bCs/>
                <w:sz w:val="18"/>
                <w:szCs w:val="18"/>
              </w:rPr>
              <w:instrText xml:space="preserve"> NUMPAGES  </w:instrText>
            </w:r>
            <w:r w:rsidRPr="003C6C20">
              <w:rPr>
                <w:bCs/>
                <w:sz w:val="18"/>
                <w:szCs w:val="18"/>
              </w:rPr>
              <w:fldChar w:fldCharType="separate"/>
            </w:r>
            <w:r w:rsidRPr="003C6C20">
              <w:rPr>
                <w:bCs/>
                <w:noProof/>
                <w:sz w:val="18"/>
                <w:szCs w:val="18"/>
              </w:rPr>
              <w:t>2</w:t>
            </w:r>
            <w:r w:rsidRPr="003C6C2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AA754" w14:textId="77777777" w:rsidR="00B8023B" w:rsidRDefault="00B8023B" w:rsidP="004A18A8">
      <w:r>
        <w:separator/>
      </w:r>
    </w:p>
  </w:footnote>
  <w:footnote w:type="continuationSeparator" w:id="0">
    <w:p w14:paraId="57F47B49" w14:textId="77777777" w:rsidR="00B8023B" w:rsidRDefault="00B8023B" w:rsidP="004A1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8BBCE" w14:textId="77777777" w:rsidR="007A446D" w:rsidRDefault="007A446D" w:rsidP="00663796">
    <w:pPr>
      <w:pStyle w:val="Header"/>
    </w:pPr>
  </w:p>
  <w:p w14:paraId="0399B8FD" w14:textId="77777777" w:rsidR="00663796" w:rsidRDefault="00663796" w:rsidP="00663796">
    <w:pPr>
      <w:pStyle w:val="Header"/>
    </w:pPr>
  </w:p>
  <w:p w14:paraId="3B5A6BA5" w14:textId="77777777" w:rsidR="00663796" w:rsidRDefault="00663796" w:rsidP="00663796">
    <w:pPr>
      <w:pStyle w:val="Header"/>
    </w:pPr>
  </w:p>
  <w:p w14:paraId="16E07974" w14:textId="77777777" w:rsidR="00663796" w:rsidRPr="00663796" w:rsidRDefault="00663796" w:rsidP="006637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E5AD5" w14:textId="77777777" w:rsidR="00663796" w:rsidRDefault="00663796" w:rsidP="00663796">
    <w:pPr>
      <w:pStyle w:val="Header"/>
      <w:pBdr>
        <w:bottom w:val="single" w:sz="4" w:space="6" w:color="auto"/>
      </w:pBdr>
      <w:jc w:val="center"/>
    </w:pPr>
    <w:r>
      <w:rPr>
        <w:noProof/>
      </w:rPr>
      <w:drawing>
        <wp:inline distT="0" distB="0" distL="0" distR="0" wp14:anchorId="02439303" wp14:editId="756B7968">
          <wp:extent cx="6903715" cy="1221009"/>
          <wp:effectExtent l="0" t="0" r="0" b="0"/>
          <wp:docPr id="1" name="Picture 1" descr="Department of Health and Human Services, Division of Welfare and Supportive Services letterhead with Seal of the Great State of Nevada and Departmen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HS DO 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3715" cy="12210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0B0"/>
    <w:rsid w:val="00053E62"/>
    <w:rsid w:val="000A0F77"/>
    <w:rsid w:val="000F3E90"/>
    <w:rsid w:val="00130393"/>
    <w:rsid w:val="00187E68"/>
    <w:rsid w:val="001920B0"/>
    <w:rsid w:val="001B4BC8"/>
    <w:rsid w:val="00217E41"/>
    <w:rsid w:val="00291451"/>
    <w:rsid w:val="002A0408"/>
    <w:rsid w:val="003244D9"/>
    <w:rsid w:val="00367B61"/>
    <w:rsid w:val="003744F5"/>
    <w:rsid w:val="00382144"/>
    <w:rsid w:val="003C6C20"/>
    <w:rsid w:val="003D2AAF"/>
    <w:rsid w:val="004A18A8"/>
    <w:rsid w:val="004B13D9"/>
    <w:rsid w:val="004B4807"/>
    <w:rsid w:val="004E7B56"/>
    <w:rsid w:val="005546D4"/>
    <w:rsid w:val="005B3171"/>
    <w:rsid w:val="005C425E"/>
    <w:rsid w:val="00616161"/>
    <w:rsid w:val="00625F9F"/>
    <w:rsid w:val="00634FA1"/>
    <w:rsid w:val="00663796"/>
    <w:rsid w:val="006B2689"/>
    <w:rsid w:val="006C6FB0"/>
    <w:rsid w:val="007235E8"/>
    <w:rsid w:val="00725141"/>
    <w:rsid w:val="00755736"/>
    <w:rsid w:val="00782B37"/>
    <w:rsid w:val="007A446D"/>
    <w:rsid w:val="007B1CCD"/>
    <w:rsid w:val="00805B98"/>
    <w:rsid w:val="008257A1"/>
    <w:rsid w:val="008338B6"/>
    <w:rsid w:val="008437BC"/>
    <w:rsid w:val="0086245F"/>
    <w:rsid w:val="00894687"/>
    <w:rsid w:val="008E7B91"/>
    <w:rsid w:val="0093183C"/>
    <w:rsid w:val="00940954"/>
    <w:rsid w:val="009C0C2D"/>
    <w:rsid w:val="009E3029"/>
    <w:rsid w:val="009E5B10"/>
    <w:rsid w:val="00A554FB"/>
    <w:rsid w:val="00A77D6E"/>
    <w:rsid w:val="00AB12D1"/>
    <w:rsid w:val="00B35397"/>
    <w:rsid w:val="00B55A43"/>
    <w:rsid w:val="00B8023B"/>
    <w:rsid w:val="00C43428"/>
    <w:rsid w:val="00C44543"/>
    <w:rsid w:val="00C64B34"/>
    <w:rsid w:val="00CD0182"/>
    <w:rsid w:val="00CD11AE"/>
    <w:rsid w:val="00CE6073"/>
    <w:rsid w:val="00D85DF4"/>
    <w:rsid w:val="00DC245E"/>
    <w:rsid w:val="00DD3BB0"/>
    <w:rsid w:val="00E42CEF"/>
    <w:rsid w:val="00E84CCB"/>
    <w:rsid w:val="00EC1AFD"/>
    <w:rsid w:val="00EE6B85"/>
    <w:rsid w:val="00F251DA"/>
    <w:rsid w:val="00F437AD"/>
    <w:rsid w:val="00F6214D"/>
    <w:rsid w:val="00F828AC"/>
    <w:rsid w:val="00FA1FE9"/>
    <w:rsid w:val="00FA462C"/>
    <w:rsid w:val="00FF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FC9324"/>
  <w15:chartTrackingRefBased/>
  <w15:docId w15:val="{AB499C8E-AB1D-428F-91E8-278EFBF7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E7B9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18A8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A18A8"/>
  </w:style>
  <w:style w:type="paragraph" w:styleId="Footer">
    <w:name w:val="footer"/>
    <w:basedOn w:val="Normal"/>
    <w:link w:val="FooterChar"/>
    <w:uiPriority w:val="99"/>
    <w:unhideWhenUsed/>
    <w:rsid w:val="004A18A8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18A8"/>
  </w:style>
  <w:style w:type="paragraph" w:styleId="BalloonText">
    <w:name w:val="Balloon Text"/>
    <w:basedOn w:val="Normal"/>
    <w:link w:val="BalloonTextChar"/>
    <w:uiPriority w:val="99"/>
    <w:semiHidden/>
    <w:unhideWhenUsed/>
    <w:rsid w:val="005B3171"/>
    <w:pPr>
      <w:jc w:val="left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17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E7B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ink/ink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sgallucci@dwss.nv.gov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Letterhead%20&amp;%20Logos%20&amp;%20Mission%20Statement\DWSS%20Letterhead%2011-19.dot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6-24T18:01:01.09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851 101 7296,'-15'-13'1554,"4"3"-423,-1 0 1,0 1-1,0 0 0,-1 1 0,-7-3-1131,6 5 325,-1 1 0,1 0 0,-1 1 0,1 1-1,-1 0 1,0 1 0,0 1 0,-1 0-325,-6 1 153,0 1-1,1 1 1,-1 1 0,1 1-1,-7 2-152,-22 10 224,1 1-1,1 3 1,1 2-1,-12 8-223,34-17 151,-1 1 0,2 1 0,0 2 0,1 0 0,-15 15-151,31-26 12,0 1 0,1 1-1,-1-1 1,2 1 0,-1 0-1,1 1 1,0-1 0,1 1-1,0 0 1,0 0 0,1 0-1,0 1 1,1-1 0,0 1-1,0-1 1,1 1 0,1 0-1,-1 5-11,2-3-19,0-1 0,1 0 0,0 0 0,1 1 0,0-2 0,1 1 0,0 0 0,1-1 0,0 0 0,0 0 0,4 5 19,14 16-182,0-1-1,24 23 183,-46-51-7,321 319-2506,-178-185 1378,-87-78 288,-2 1-1,32 49 848,-59-70-412,-2 1 0,-2 1 0,-2 2 1,-1 0-1,4 18 412,-17-37-73,-1 1 0,-1 0 0,-2 1 0,0 0 0,-1 0 0,-2-1 0,0 1 0,-2 0 0,-1 0 0,0 0 0,-2 0 0,-1-1 0,-1 1 0,-1-2 0,-1 1 0,-2-1 0,0 0 0,-1 0 0,-1-2 0,-1 1 0,-1-2 0,-3 4 73,-3 2 393,-1-2 1,-1 0-1,-2-1 0,0-1 0,-26 18-393,36-30 394,-1-1-1,0-1 1,0 0 0,0-1 0,-12 3-394,17-7 242,-1 0 1,1-1-1,-1 0 1,0 0-1,0-2 1,0 1-1,0-1 1,0-1 0,-1 0-243,6 1 78,-1-2 0,1 1 0,0-1 1,-1 0-1,1 0 0,0-1 1,0 0-1,0 0 0,1 0 0,-1-1 1,1 0-1,-1 0-78,-1-2 21,0-1-1,1 1 1,0-2 0,0 1-1,0-1 1,1 0 0,0 0-1,0-1-20,-4-9-123,2-1 1,0 0-1,0-1 0,2 1 0,1-1 1,0 0-1,0-15 123,2 1-403,2 0 0,1 0 0,2 1 0,1-1 0,1 1 0,2 0 0,10-27 403,3 0-1097,3 0 0,3 2 0,23-40 1097,1 14-549,3 2-1,3 3 1,20-18 549,202-211 2624,-254 283-2172,4-5 1352,17-13-1804,-42 40 89,0 1-1,-1 0 1,1 0 0,0 0-1,0 1 1,0-1 0,0 1-1,3-2-88,-5 3 16,-1 0 0,1 0 0,-1 0 0,0 0 0,1 0 1,-1 0-1,1 0 0,-1 0 0,0 0 0,1 0 0,-1 0 0,1 0 0,-1 0 0,0 0 0,1 0 0,-1 0 0,1 0 0,-1 0 0,0 0 0,1 1 0,-1-1 0,0 0 0,1 0 0,-1 1 0,0-1 0,1 0 1,-1 0-1,0 1 0,1-1 0,-1 0 0,0 1 0,0-1 0,1 0 0,-1 1 0,0-1 0,0 0 0,0 1 0,0-1 0,1 1 0,-1-1-16,0 19 436,-12 55 1002,-7 18-1438,-5 21 353,22-98-314,-22 118 417,7 1-1,4 20-455,12-143 47,0 4 78,1 0 0,2 14-125,-2-26 32,1 0 0,-1 0 0,1 0 1,0 0-1,0 0 0,0 0 0,0 0 0,0 0 0,1 0 0,-1 0 0,1 0 0,0-1 0,0 1 0,0-1 0,2 3-32,-3-5 13,0 1 0,1 0 0,-1 0-1,0-1 1,1 1 0,-1-1-1,0 1 1,1-1 0,-1 0-1,1 0 1,-1 1 0,1-1-1,-1 0 1,1 0 0,-1 0 0,0-1-1,1 1 1,-1 0 0,1 0-1,-1-1 1,0 1 0,1-1-1,-1 1 1,0-1 0,1 0 0,-1 1-1,0-1 1,1 0-13,5-4 8,-1 1 1,0-1-1,0-1 1,3-2-9,7-9-68,-1-1 1,-1-1 0,6-11 67,18-22-140,-36 55 60,-1 9 346,-1 12 663,0-22-840,0 0 0,0 0 0,0 1 0,1-1 1,-1 0-1,0 0 0,1 0 0,0 0 0,-1 0 0,1 0 0,0 0 0,0 1-89,0-2 17,0 0 1,0-1-1,0 1 0,0 0 0,0 0 0,0-1 0,0 1 0,0 0 0,0-1 0,0 1 0,0-1 0,0 1 1,0-1-1,1 0 0,-1 1 0,0-1 0,0 0 0,0 0 0,1 0 0,-1 0 0,0 0 0,1 0-17,5 0-89,0 0 0,0 0 0,0 1 0,0 0-1,0 1 1,0-1 0,0 1 0,-1 0-1,1 1 1,0 0 0,2 1 89,-9-4 8,0 0 0,0 0 0,0 0 0,1 0 0,-1 0 0,0 0 0,0 0-1,0 0 1,1 0 0,-1 0 0,0 0 0,0-1 0,0 1 0,1 0 0,-1 0 0,0 0 0,0 0 0,0 0 0,0 0 0,0-1-1,1 1 1,-1 0 0,0 0 0,0 0 0,0 0 0,0-1 0,0 1 0,0 0 0,0 0 0,0 0 0,0-1 0,0 1 0,0 0-1,0 0 1,0 0 0,0-1 0,0 1 0,0 0 0,0 0 0,0 0 0,0-1 0,0 1 0,0 0 0,0 0 0,0-1-8,1-11 11,-1 11-11,-1-4-254,1-1 0,-1 0-1,1 0 1,-1 0 0,-1 0 0,1 1-1,-1-1 1,0 0 0,-1 1 0,1 0-1,-1-1 1,-2-1 254,0 0-369,0 1 1,0-1-1,-1 1 0,0 1 1,0-1-1,0 1 0,-1 0 1,-3-2 368,-6-2-326,0 1 0,0 0 0,0 2 0,-1 0 0,0 1 0,0 0 0,0 1 0,-3 1 326,-26-3 1503,0 1 0,-1 2-1,1 3 1,-32 3-1503,71-2 308,0-1 20,0 1 1,-1 0 0,1 1-1,0-1 1,0 1-1,0 1 1,-3 0-329,4 3 660,11-4-69,15 0-8,29-3-1177,0-1-1,45-9 595,-21-2-2453,7-3-2816</inkml:trace>
  <inkml:trace contextRef="#ctx0" brushRef="#br0" timeOffset="1051.139">1542 772 4736,'-18'2'1366,"1"1"0,-13 3-1366,2 3 3833,27-8-3579,1-1 0,-1 0-1,1 0 1,-1 1 0,0-1 0,1 0-1,-1 0 1,1 0 0,-1 0 0,0 0-1,1 0 1,-1 0 0,0 0 0,1 0-1,-1 0 1,1 0 0,-1 0 0,0 0-1,0-1-253,1 1 95,1-1 0,-1 1-1,0 0 1,0-1-1,0 1 1,0-1-1,0 1 1,1 0-1,-1-1 1,0 1 0,0 0-1,1-1 1,-1 1-1,0 0 1,1 0-1,-1-1 1,0 1 0,1 0-1,-1 0 1,0-1-1,1 1 1,-1 0-1,1 0 1,-1 0 0,0 0-1,1 0 1,-1-1-1,1 1 1,-1 0-1,1 0-94,171-70 1888,110-27-1888,184-25-1397,-321 92 1100,-107 25 163,0 1 0,30 0 134,-56 4-33,0 1 0,-1 0 0,1 0 0,-1 1 0,9 3 33,-16-4-16,-1 0 1,1 0-1,0 1 0,-1 0 0,1-1 1,-1 1-1,0 0 0,0 1 0,0-1 1,0 1-1,0-1 0,0 1 0,-1 0 1,1 0-1,-1 0 0,0 0 1,1 0-1,0 4 16,-1-1 0,0 0 0,0 0 0,-1 0 1,0 0-1,0 1 0,-1-1 0,0 0 1,0 0-1,0 1 0,-1-1 0,0 0 0,0 0 1,0 0-1,-1 0 0,0 0 0,0 0 1,-1 0-1,0 1 0,-9 16 192,0 0 1,-2 0-1,-13 16-192,-40 50 956,-17 12-956,-81 81 801,-24 29-121,138-151-575,-59 71-76,5 5-29,67-83-148,11-15-1316,9-13-2300,29-38 308,10-17-789</inkml:trace>
  <inkml:trace contextRef="#ctx0" brushRef="#br0" timeOffset="1386.843">2972 664 8704,'-9'2'453,"0"1"1,0 0 0,0 0 0,1 1-1,-1 0 1,1 0 0,0 1 0,0 1-1,1-1 1,-6 6-454,-2 0 439,-24 17-46,2 2 0,2 1 0,0 2 0,3 1 0,0 1 0,3 2 1,-15 24-394,5-1 42,3 2 1,3 1-1,2 2 1,3 0 0,3 3-43,13-34-154,-29 90-644,19-41-4357,17-61 1657</inkml:trace>
  <inkml:trace contextRef="#ctx0" brushRef="#br0" timeOffset="1722.132">2089 1422 10368,'-8'2'3872,"28"3"-3040,-9-5 224,4 0-161,7-5-575,12 0-96,12-6-672,7-2-224,2 3-2847,2-4-1217,-4 8 1216,-8-7 672</inkml:trace>
  <inkml:trace contextRef="#ctx0" brushRef="#br0" timeOffset="1723.129">2635 1448 12032,'-6'-3'4479,"6"3"-3487,0 0-704,2 0-512,7-7-4767,6 0-1921</inkml:trace>
  <inkml:trace contextRef="#ctx0" brushRef="#br0" timeOffset="2687.607">3118 321 2048,'-13'-18'672,"12"17"-663,-1 0 0,1 0 1,-1 0-1,0 0 0,1 1 0,-1-1 0,0 0 1,0 1-1,1 0 0,-1-1 0,0 1 1,0 0-1,0 0 0,0 0 0,1 0 0,-1 0 1,0 0-1,0 1 0,0-1-9,-7 1 1398,-13 0 2304,0 0 0,-7 2-3702,9 1 1032,-1 0-1,1 1 1,0 1 0,-6 3-1032,24-8 75,0 0 0,0 0 0,0 0 0,0 0 1,1 0-1,-1 0 0,0 0 0,0 0 0,1 1 0,-2 1-75,2-3 9,1 0 0,0 0-1,0 0 1,0 0 0,0 0-1,0 0 1,0 0-1,0 0 1,0 1 0,0-1-1,0 0 1,0 0-1,0 0 1,0 0 0,0 0-1,0 0 1,0 0-1,0 0 1,0 1 0,0-1-1,0 0 1,0 0-1,0 0 1,0 0 0,1 0-1,-1 0 1,0 0-1,0 0 1,0 0 0,0 0-1,0 1 1,0-1 0,0 0-1,0 0 1,0 0-1,0 0 1,0 0 0,0 0-1,1 0 1,-1 0-1,0 0 1,0 0 0,0 0-1,0 0 1,0 0-1,0 0 1,0 0 0,0 0-1,1 0 1,-1 0-1,0 0 1,0 0 0,0 0-1,0 0 1,0 0-1,0 0 1,0 0 0,0 0-1,1 0-8,8 0 245,-8 0-214,408-35 1736,55-4-1944,-402 36 172,175-10-12,5 11 17,-218 2-36,0 1 0,0 1 0,0 2-1,-1 0 1,5 2 36,-24-5-11,-1 1 0,1-1 0,-1 0 0,0 1 0,1 0 0,-1-1 0,0 1 0,0 1 0,0-1 0,0 0 0,-1 1 0,1-1 0,0 1 0,-1 0 0,0 0 0,0 0 0,1 2 11,-1-1-6,-1 0 0,0-1 0,0 1 0,0 0 0,0 0 0,0 0 0,-1 0 0,0 0 0,0 0 0,0 0 0,0 0 0,-1 0 0,0 0 0,0 0 0,0-1 0,0 1 6,-3 10-4,-1-1 0,0-1 0,-1 1 0,-1-1 0,0 0 0,0 0 0,-1-1 0,-1 0 4,-16 18 0,-1 0 0,-11 6 0,-136 119 155,-107 69-155,-12-12 106,71-53-463,5 12 357,197-154-1368,1 2 1,-11 12 1367,16-13-2870,13-17 2659,0 1-1,0-1 0,0 1 0,-1 0 1,1-1-1,0 1 0,0-1 1,0 1-1,0-1 0,0 1 1,0-1-1,1 1 0,-1-1 0,0 1 1,0-1-1,0 1 0,0-1 1,1 1-1,-1 0 212,0-1-4</inkml:trace>
  <inkml:trace contextRef="#ctx0" brushRef="#br0" timeOffset="4152.235">3478 1515 7680,'0'0'102,"0"0"1,0 0 0,0 0 0,0 0-1,0 0 1,0 0 0,0 0 0,0 0-1,0 0 1,1 0 0,-1 0 0,0 0-1,0 0 1,0 0 0,0 0-1,0 0 1,0 0 0,0 0 0,0 0-1,0 0 1,0 0 0,0 0 0,0 1-1,0-1 1,0 0 0,0 0 0,0 0-1,0 0 1,0 0 0,0 0-1,0 0 1,0 0 0,0 0 0,0 0-1,0 0 1,0 0 0,0 0 0,0 0-1,0 0 1,0 0 0,0 1 0,0-1-1,0 0 1,0 0 0,0 0-1,0 0 1,0 0 0,0 0 0,0 0-1,0 0 1,0 0 0,0 0 0,0 0-1,0 0-102,10-3 1438,14-6-1266,33-20-1128,-2-2 1,14-12 955,-35 19-2240,0-2 1,-2-1 0,27-29 2239,-50 48 203,-9 12 1342,-12 15 819,5-10-1275,-9 14 613,15-23-1645,0 1 0,1 0 0,-1 0 0,1 0 0,-1 1-1,1-1 1,-1 0 0,1 0 0,0 0 0,-1 0 0,1 0 0,0 0-1,0 1 1,0-1 0,0 0 0,0 0 0,0 0 0,1 0 0,-1 1-57,0-2 17,1 1 1,-1 0-1,1-1 1,-1 1-1,1 0 1,0-1-1,-1 1 1,1-1-1,0 1 1,0-1-1,-1 1 1,1-1-1,0 1 1,0-1-1,0 0 1,-1 1-1,1-1 1,0 0-1,0 0 1,0 0-1,0 0 1,0 1-1,-1-1 1,1 0-1,1-1-17,23-1 185,-21 1-157,43-8 151,-18 3-583,0 1-1,5 1 405,-26 3-274,0 1 1,0 0-1,0 0 1,0 1-1,0 0 1,0 1-1,0-1 1,0 2-1,0-1 1,0 1 273,-4-1-55,0 1 1,0-1-1,0 1 0,0 0 1,-1 0-1,1 0 0,-1 0 1,0 0-1,0 1 0,0 0 1,-1-1-1,1 1 0,-1 0 0,0 0 1,0 1-1,0-1 0,0 0 1,-1 1-1,0-1 0,0 1 1,0-1-1,0 2 55,0 4 216,0 0 0,-1 0-1,0 0 1,0 0 0,-1 0 0,0-1-1,-1 1 1,0 0 0,-1-1 0,0 1-216,2-6 159,-1-1 0,0 1 0,1 0 0,-1 0 0,-1-1 0,1 1 0,0-1 0,-1 0 0,0 0 0,1 0 0,-1 0 0,0 0 0,-1-1 0,1 1 0,0-1 0,-2 1-159,0-1 155,0 0-1,0 0 1,0 0-1,0-1 1,0 0-1,-1 0 1,1 0-1,0 0 1,-1-1-1,1 0 1,-3 0-155,-7-2 113,-1-1-1,1 0 1,0 0 0,0-2 0,0 0 0,1-1-1,-1 0 1,1-1-113,-44-25-2216,-14-12 2216,62 37-397,-3 2-215,13 5 600,0 0 0,0 0 0,0 1 0,-1-1 0,1 0 0,0 0 0,0 0 0,0 1-1,0-1 1,0 0 0,0 0 0,0 1 0,0-1 0,0 0 0,0 0 0,1 1 0,-1-1 0,0 0-1,0 0 1,0 0 0,0 1 0,0-1 0,0 0 0,0 0 0,1 0 0,-1 1 0,0-1 0,0 0-1,0 0 1,0 0 0,1 1 12,1 2-30,1 1 0,0-1 1,0 0-1,0 0 0,3 2 30,4 2 22,0-2 1,0 1-1,1-2 0,0 1 1,0-1-1,0-1 1,0 0-1,1-1 0,-1 0 1,1 0-1,-1-2 1,1 1-1,1-1-22,21-2 136,0-1 0,0-1 0,27-8-136,-19 2-63,0-2 1,0-1 0,18-10 62,-41 15-76,0-1 0,0-1 0,-1-1 0,0-1 0,-1 0 0,0-2 0,-1 1 0,0-3 76,-8 7-84,0 0 0,-1 0 0,0 0-1,0-3 85,-5 8-9,1 1-1,-2-1 0,1 0 0,0 1 0,-1-1 1,0 0-1,1 0 0,-2 0 0,1 0 0,0 0 1,-1 0-1,0 0 0,0-1 10,0 5 6,0 0 1,0-1-1,0 1 0,0 0 1,0 0-1,0-1 1,0 1-1,0 0 0,0 0 1,0-1-1,0 1 0,0 0 1,-1 0-1,1-1 0,0 1 1,0 0-1,0 0 1,0 0-1,-1-1 0,1 1 1,0 0-1,0 0 0,0 0 1,-1 0-1,1 0 0,0-1 1,0 1-1,0 0 1,-1 0-1,1 0 0,0 0 1,0 0-1,-1 0-6,-9 3 179,-8 11 120,8-4-76,0 1-1,0 1 1,2 0 0,-1 0-1,2 0 1,-1 1 0,2 1-1,0-1 1,0 1 0,1 0-1,1 0 1,0 3-223,3-15 24,1 0 0,0 1 0,-1-1 0,1 0 0,0 0 0,0 0 0,0 1 0,1-1 0,-1 0 1,0 0-1,1 0 0,-1 0 0,1 0 0,0 0 0,0 0 0,0 0 0,0 0 0,0 0 0,0 0 0,0 0 0,1 0 0,-1-1 1,1 1-1,-1-1 0,1 1-24,1 0 34,0 0 1,0-1-1,0 1 1,0-1-1,1 0 1,-1 0-1,0 0 1,1-1 0,-1 1-1,0-1 1,1 1-1,-1-1 1,0 0-1,1-1 1,2 1-35,26-6-152,-1 0 0,0-2 0,7-3 152,-3 0-263,2 1 0,4 2 263,-40 8 39,0 0 0,0 0 0,0 0 0,0 0 0,0 0 0,1 0-1,-1 1 1,0-1 0,0 0 0,0 1 0,0-1 0,0 1-1,0-1 1,0 1 0,0-1 0,0 1 0,0 0 0,0-1-1,0 1 1,0 0 0,0 0 0,-1 0 0,1 0 0,0 0-1,-1-1 1,1 1 0,0 1 0,-1-1 0,0 0 0,1 0-39,0 1 101,0 0 0,0-1 0,0 1 0,0-1 0,0 1 1,0-1-1,0 0 0,1 1 0,-1-1 0,0 0 1,1 0-1,-1 0 0,1 0 0,-1 0 0,1 0 0,0 0-101,5 0 105,0 0-1,-1 0 0,1-1 1,0 0-1,0 0 0,0-1 0,-1 0 1,1 0-1,0 0 0,0-1-104,13-2 61,-2 1-46,126-18-821,-112 18 551,0 1-1,0 2 1,17 3 255,-39-2-93,16 1-255,18 0 348,-36-2-455,-1-1-1,0 1 1,0-2-1,0 1 1,0-1-1,0 1 0,0-2 1,3-1 455,8-8-3003,-5-4-943</inkml:trace>
  <inkml:trace contextRef="#ctx0" brushRef="#br0" timeOffset="4585.473">3616 411 10368,'0'3'3936,"0"4"-3040,7 14-416,2-9-320,2 5-160,0 4 64,4-2-288,3-2-96,2-3 160,-2 0-1696,1-2-704,-3 5-1120</inkml:trace>
  <inkml:trace contextRef="#ctx0" brushRef="#br0" timeOffset="4919.636">3367 975 13952,'-4'-7'5183,"8"4"-4031,7-4-320,4 4-384,16-1-288,9-1 128,22 0 0,13-2 0,15-5-160,27-5-288,19 0-64,25-6-2080,18-4-864,24-20-2335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igrationWizIdSecurityGroups xmlns="2f4a9d5c-744f-4f34-ba88-9767917cbb70" xsi:nil="true"/>
    <_ip_UnifiedCompliancePolicyProperties xmlns="http://schemas.microsoft.com/sharepoint/v3" xsi:nil="true"/>
    <MigrationWizId xmlns="2f4a9d5c-744f-4f34-ba88-9767917cbb70" xsi:nil="true"/>
    <MigrationWizIdPermissions xmlns="2f4a9d5c-744f-4f34-ba88-9767917cbb70" xsi:nil="true"/>
    <MigrationWizIdDocumentLibraryPermissions xmlns="2f4a9d5c-744f-4f34-ba88-9767917cbb70" xsi:nil="true"/>
    <MigrationWizIdPermissionLevels xmlns="2f4a9d5c-744f-4f34-ba88-9767917cbb7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E0216BA55FB48955F2E99D695F819" ma:contentTypeVersion="20" ma:contentTypeDescription="Create a new document." ma:contentTypeScope="" ma:versionID="d2abe972fbfa72c047396cbfe7057a5c">
  <xsd:schema xmlns:xsd="http://www.w3.org/2001/XMLSchema" xmlns:xs="http://www.w3.org/2001/XMLSchema" xmlns:p="http://schemas.microsoft.com/office/2006/metadata/properties" xmlns:ns1="http://schemas.microsoft.com/sharepoint/v3" xmlns:ns3="2f4a9d5c-744f-4f34-ba88-9767917cbb70" xmlns:ns4="d5dde144-fb01-4ebb-bf51-8b6e86da1a55" targetNamespace="http://schemas.microsoft.com/office/2006/metadata/properties" ma:root="true" ma:fieldsID="986fc98a97c842eb661e6beee8c7d98a" ns1:_="" ns3:_="" ns4:_="">
    <xsd:import namespace="http://schemas.microsoft.com/sharepoint/v3"/>
    <xsd:import namespace="2f4a9d5c-744f-4f34-ba88-9767917cbb70"/>
    <xsd:import namespace="d5dde144-fb01-4ebb-bf51-8b6e86da1a55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9d5c-744f-4f34-ba88-9767917cbb70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de144-fb01-4ebb-bf51-8b6e86da1a5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64B18-DE2B-44C5-AC93-D9F07F326A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4a9d5c-744f-4f34-ba88-9767917cbb70"/>
  </ds:schemaRefs>
</ds:datastoreItem>
</file>

<file path=customXml/itemProps2.xml><?xml version="1.0" encoding="utf-8"?>
<ds:datastoreItem xmlns:ds="http://schemas.openxmlformats.org/officeDocument/2006/customXml" ds:itemID="{B2A57161-ED57-490F-A593-FD55D8D3D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4a9d5c-744f-4f34-ba88-9767917cbb70"/>
    <ds:schemaRef ds:uri="d5dde144-fb01-4ebb-bf51-8b6e86da1a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D05D00-DBC7-4059-B662-66FA3C1271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6D53A-5E3A-4941-A315-83CA58FF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DWSS Letterhead 11-19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DWSS Final Letterhead</vt:lpstr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DWSS Final Letterhead</dc:title>
  <dc:subject/>
  <dc:creator>DWSS</dc:creator>
  <cp:keywords/>
  <dc:description/>
  <cp:lastModifiedBy>Steve H. Fisher</cp:lastModifiedBy>
  <cp:revision>2</cp:revision>
  <cp:lastPrinted>2019-09-11T22:00:00Z</cp:lastPrinted>
  <dcterms:created xsi:type="dcterms:W3CDTF">2020-06-24T18:01:00Z</dcterms:created>
  <dcterms:modified xsi:type="dcterms:W3CDTF">2020-06-24T18:01:00Z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0x0101004B5E0216BA55FB48955F2E99D695F819</vt:lpwstr>
  </property>
</Properties>
</file>